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7BE" w:rsidRDefault="003C77BE" w:rsidP="003C77BE"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4391025</wp:posOffset>
                </wp:positionH>
                <wp:positionV relativeFrom="paragraph">
                  <wp:posOffset>-3810</wp:posOffset>
                </wp:positionV>
                <wp:extent cx="819150" cy="304800"/>
                <wp:effectExtent l="0" t="0" r="19050" b="1905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B3A0C" w:rsidRDefault="006F05E5" w:rsidP="003C77BE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One </w:t>
                            </w:r>
                            <w:bookmarkStart w:id="0" w:name="_GoBack"/>
                            <w:bookmarkEnd w:id="0"/>
                            <w:r w:rsidR="008B3A0C">
                              <w:rPr>
                                <w:b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345.75pt;margin-top:-.3pt;width:64.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" fillcolor="white [3201]" strokeweight=".5pt">
                <v:textbox>
                  <w:txbxContent>
                    <w:p w:rsidR="008B3A0C" w:rsidRDefault="006F05E5" w:rsidP="003C77BE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One </w:t>
                      </w:r>
                      <w:bookmarkStart w:id="1" w:name="_GoBack"/>
                      <w:bookmarkEnd w:id="1"/>
                      <w:r w:rsidR="008B3A0C">
                        <w:rPr>
                          <w:b/>
                        </w:rPr>
                        <w:t>*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w:drawing>
          <wp:inline distT="0" distB="0" distL="0" distR="0" wp14:anchorId="3B8279AA" wp14:editId="17824767">
            <wp:extent cx="5731510" cy="17145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b="93784"/>
                    <a:stretch/>
                  </pic:blipFill>
                  <pic:spPr bwMode="auto">
                    <a:xfrm>
                      <a:off x="0" y="0"/>
                      <a:ext cx="5731510" cy="171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10346" w:rsidRDefault="008B3A0C">
      <w:r>
        <w:rPr>
          <w:noProof/>
          <w:lang w:eastAsia="en-GB"/>
        </w:rPr>
        <w:drawing>
          <wp:inline distT="0" distB="0" distL="0" distR="0" wp14:anchorId="64B5DE8D" wp14:editId="5B90B13A">
            <wp:extent cx="6460567" cy="18288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62566" cy="1829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0346" w:rsidRDefault="00A10346"/>
    <w:p w:rsidR="00A10346" w:rsidRDefault="00A10346">
      <w:r>
        <w:rPr>
          <w:noProof/>
          <w:lang w:eastAsia="en-GB"/>
        </w:rPr>
        <w:drawing>
          <wp:inline distT="0" distB="0" distL="0" distR="0" wp14:anchorId="0D207F8B" wp14:editId="32C9B4DD">
            <wp:extent cx="6493796" cy="1866265"/>
            <wp:effectExtent l="0" t="0" r="254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96905" cy="1867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0346" w:rsidRDefault="00A10346"/>
    <w:p w:rsidR="00A10346" w:rsidRDefault="00A10346">
      <w:r>
        <w:rPr>
          <w:noProof/>
          <w:lang w:eastAsia="en-GB"/>
        </w:rPr>
        <w:drawing>
          <wp:inline distT="0" distB="0" distL="0" distR="0" wp14:anchorId="3125D4B6" wp14:editId="135E1499">
            <wp:extent cx="5731510" cy="19050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b="93324"/>
                    <a:stretch/>
                  </pic:blipFill>
                  <pic:spPr bwMode="auto">
                    <a:xfrm>
                      <a:off x="0" y="0"/>
                      <a:ext cx="5731510" cy="190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 wp14:anchorId="7A2E0429" wp14:editId="52628AB6">
            <wp:extent cx="6357459" cy="1790700"/>
            <wp:effectExtent l="0" t="0" r="571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60459" cy="1791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0346" w:rsidRDefault="00A10346"/>
    <w:p w:rsidR="003C77BE" w:rsidRDefault="003C77BE">
      <w:r>
        <w:rPr>
          <w:noProof/>
          <w:lang w:eastAsia="en-GB"/>
        </w:rPr>
        <w:drawing>
          <wp:inline distT="0" distB="0" distL="0" distR="0" wp14:anchorId="6790FD1C" wp14:editId="208DF9E5">
            <wp:extent cx="6295800" cy="17145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99672" cy="1715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7185" w:rsidRDefault="00257185"/>
    <w:sectPr w:rsidR="00257185" w:rsidSect="00A10346">
      <w:pgSz w:w="11906" w:h="16838"/>
      <w:pgMar w:top="567" w:right="144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7BE"/>
    <w:rsid w:val="00257185"/>
    <w:rsid w:val="003C77BE"/>
    <w:rsid w:val="006348B5"/>
    <w:rsid w:val="006F05E5"/>
    <w:rsid w:val="008B3A0C"/>
    <w:rsid w:val="00A10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BBD35"/>
  <w15:chartTrackingRefBased/>
  <w15:docId w15:val="{2D7A441A-2B86-4121-87DD-C3F674FE9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77BE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664E80FB</Template>
  <TotalTime>1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KJones</cp:lastModifiedBy>
  <cp:revision>3</cp:revision>
  <dcterms:created xsi:type="dcterms:W3CDTF">2019-03-13T14:28:00Z</dcterms:created>
  <dcterms:modified xsi:type="dcterms:W3CDTF">2020-03-27T11:55:00Z</dcterms:modified>
</cp:coreProperties>
</file>